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WHITE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506)</w:t>
      </w:r>
    </w:p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C3F7F" w:rsidRDefault="001C3F7F" w:rsidP="001C3F7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1C3F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F7F" w:rsidRDefault="001C3F7F" w:rsidP="00E71FC3">
      <w:pPr>
        <w:spacing w:after="0" w:line="240" w:lineRule="auto"/>
      </w:pPr>
      <w:r>
        <w:separator/>
      </w:r>
    </w:p>
  </w:endnote>
  <w:endnote w:type="continuationSeparator" w:id="0">
    <w:p w:rsidR="001C3F7F" w:rsidRDefault="001C3F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F7F" w:rsidRDefault="001C3F7F" w:rsidP="00E71FC3">
      <w:pPr>
        <w:spacing w:after="0" w:line="240" w:lineRule="auto"/>
      </w:pPr>
      <w:r>
        <w:separator/>
      </w:r>
    </w:p>
  </w:footnote>
  <w:footnote w:type="continuationSeparator" w:id="0">
    <w:p w:rsidR="001C3F7F" w:rsidRDefault="001C3F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7F"/>
    <w:rsid w:val="001A7C09"/>
    <w:rsid w:val="001C3F7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50CA99-B9EA-4671-8427-8C7B2701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2018-02-03T14:15:00Z</dcterms:created>
  <dcterms:modified xsi:type="dcterms:W3CDTF">2018-02-03T14:15:00Z</dcterms:modified>
</cp:coreProperties>
</file>